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97A94F" w14:textId="77777777" w:rsidR="00BD3D22" w:rsidRDefault="00BD3D22">
      <w:pPr>
        <w:rPr>
          <w:rFonts w:ascii="宋体" w:hAnsi="宋体"/>
          <w:b/>
          <w:bCs/>
          <w:sz w:val="24"/>
        </w:rPr>
      </w:pPr>
    </w:p>
    <w:p w14:paraId="2C472247" w14:textId="77777777" w:rsidR="00BD3D22" w:rsidRDefault="0000676D">
      <w:pPr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西安市教育科学研究“十四五”规划</w:t>
      </w:r>
    </w:p>
    <w:p w14:paraId="3FFACAD2" w14:textId="77777777" w:rsidR="00BD3D22" w:rsidRDefault="0000676D">
      <w:pPr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2023年度小课题研究结题申请表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888"/>
        <w:gridCol w:w="114"/>
        <w:gridCol w:w="828"/>
        <w:gridCol w:w="942"/>
        <w:gridCol w:w="123"/>
        <w:gridCol w:w="729"/>
        <w:gridCol w:w="228"/>
        <w:gridCol w:w="722"/>
        <w:gridCol w:w="358"/>
        <w:gridCol w:w="492"/>
        <w:gridCol w:w="700"/>
        <w:gridCol w:w="825"/>
        <w:gridCol w:w="913"/>
      </w:tblGrid>
      <w:tr w:rsidR="00BD3D22" w14:paraId="22D35CA8" w14:textId="77777777">
        <w:tc>
          <w:tcPr>
            <w:tcW w:w="1356" w:type="dxa"/>
            <w:gridSpan w:val="2"/>
            <w:vAlign w:val="center"/>
          </w:tcPr>
          <w:p w14:paraId="1343A9A4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立项号</w:t>
            </w:r>
          </w:p>
        </w:tc>
        <w:tc>
          <w:tcPr>
            <w:tcW w:w="2007" w:type="dxa"/>
            <w:gridSpan w:val="4"/>
            <w:vAlign w:val="center"/>
          </w:tcPr>
          <w:p w14:paraId="25CFB9C5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  <w:p w14:paraId="2D166F1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50B0ABDB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课题名称</w:t>
            </w:r>
          </w:p>
        </w:tc>
        <w:tc>
          <w:tcPr>
            <w:tcW w:w="3288" w:type="dxa"/>
            <w:gridSpan w:val="5"/>
          </w:tcPr>
          <w:p w14:paraId="24BDDCFB" w14:textId="77777777" w:rsidR="00BD3D22" w:rsidRDefault="00BD3D22">
            <w:pPr>
              <w:jc w:val="center"/>
              <w:outlineLvl w:val="0"/>
              <w:rPr>
                <w:rFonts w:ascii="黑体" w:eastAsia="黑体"/>
                <w:bCs/>
                <w:sz w:val="24"/>
              </w:rPr>
            </w:pPr>
          </w:p>
        </w:tc>
      </w:tr>
      <w:tr w:rsidR="00BD3D22" w14:paraId="2F2C8672" w14:textId="77777777">
        <w:tc>
          <w:tcPr>
            <w:tcW w:w="1356" w:type="dxa"/>
            <w:gridSpan w:val="2"/>
            <w:vAlign w:val="center"/>
          </w:tcPr>
          <w:p w14:paraId="219659D9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负责人</w:t>
            </w:r>
          </w:p>
        </w:tc>
        <w:tc>
          <w:tcPr>
            <w:tcW w:w="2007" w:type="dxa"/>
            <w:gridSpan w:val="4"/>
            <w:vAlign w:val="center"/>
          </w:tcPr>
          <w:p w14:paraId="200191E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  <w:p w14:paraId="7746397B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79" w:type="dxa"/>
            <w:gridSpan w:val="3"/>
            <w:vAlign w:val="center"/>
          </w:tcPr>
          <w:p w14:paraId="5C180E3B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3288" w:type="dxa"/>
            <w:gridSpan w:val="5"/>
          </w:tcPr>
          <w:p w14:paraId="21E6D2AA" w14:textId="77777777" w:rsidR="00BD3D22" w:rsidRDefault="00BD3D22">
            <w:pPr>
              <w:jc w:val="center"/>
              <w:outlineLvl w:val="0"/>
              <w:rPr>
                <w:rFonts w:ascii="黑体" w:eastAsia="黑体"/>
                <w:bCs/>
                <w:sz w:val="24"/>
              </w:rPr>
            </w:pPr>
          </w:p>
        </w:tc>
      </w:tr>
      <w:tr w:rsidR="00BD3D22" w14:paraId="6EA59296" w14:textId="77777777">
        <w:tc>
          <w:tcPr>
            <w:tcW w:w="1356" w:type="dxa"/>
            <w:gridSpan w:val="2"/>
            <w:vAlign w:val="center"/>
          </w:tcPr>
          <w:p w14:paraId="5A2E9037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完成时间</w:t>
            </w:r>
          </w:p>
        </w:tc>
        <w:tc>
          <w:tcPr>
            <w:tcW w:w="6974" w:type="dxa"/>
            <w:gridSpan w:val="12"/>
            <w:vAlign w:val="center"/>
          </w:tcPr>
          <w:p w14:paraId="475F6ECA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  <w:p w14:paraId="332A08EF" w14:textId="77777777" w:rsidR="00BD3D22" w:rsidRDefault="0000676D">
            <w:pPr>
              <w:jc w:val="center"/>
              <w:outlineLvl w:val="0"/>
              <w:rPr>
                <w:rFonts w:ascii="黑体" w:eastAsia="黑体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   月   日</w:t>
            </w:r>
          </w:p>
        </w:tc>
      </w:tr>
      <w:tr w:rsidR="00BD3D22" w14:paraId="15690403" w14:textId="77777777">
        <w:tc>
          <w:tcPr>
            <w:tcW w:w="2298" w:type="dxa"/>
            <w:gridSpan w:val="4"/>
            <w:vAlign w:val="center"/>
          </w:tcPr>
          <w:p w14:paraId="60F5758F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成果主件名称</w:t>
            </w:r>
          </w:p>
        </w:tc>
        <w:tc>
          <w:tcPr>
            <w:tcW w:w="6032" w:type="dxa"/>
            <w:gridSpan w:val="10"/>
          </w:tcPr>
          <w:p w14:paraId="43ABCC89" w14:textId="77777777" w:rsidR="00BD3D22" w:rsidRDefault="0000676D"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（填写课题名称）</w:t>
            </w:r>
          </w:p>
          <w:p w14:paraId="30D27897" w14:textId="77777777" w:rsidR="00BD3D22" w:rsidRDefault="00BD3D22">
            <w:pPr>
              <w:jc w:val="center"/>
              <w:outlineLvl w:val="0"/>
              <w:rPr>
                <w:rFonts w:ascii="黑体" w:eastAsia="黑体"/>
                <w:bCs/>
                <w:sz w:val="24"/>
              </w:rPr>
            </w:pPr>
          </w:p>
        </w:tc>
      </w:tr>
      <w:tr w:rsidR="00BD3D22" w14:paraId="017B3883" w14:textId="77777777">
        <w:tc>
          <w:tcPr>
            <w:tcW w:w="468" w:type="dxa"/>
            <w:vMerge w:val="restart"/>
            <w:vAlign w:val="center"/>
          </w:tcPr>
          <w:p w14:paraId="2DC02B91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895" w:type="dxa"/>
            <w:gridSpan w:val="5"/>
            <w:vMerge w:val="restart"/>
            <w:vAlign w:val="center"/>
          </w:tcPr>
          <w:p w14:paraId="40542C0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成果名称</w:t>
            </w:r>
          </w:p>
        </w:tc>
        <w:tc>
          <w:tcPr>
            <w:tcW w:w="729" w:type="dxa"/>
            <w:vMerge w:val="restart"/>
            <w:vAlign w:val="center"/>
          </w:tcPr>
          <w:p w14:paraId="7829AD8E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</w:t>
            </w:r>
          </w:p>
          <w:p w14:paraId="71F41672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形式</w:t>
            </w:r>
          </w:p>
        </w:tc>
        <w:tc>
          <w:tcPr>
            <w:tcW w:w="4238" w:type="dxa"/>
            <w:gridSpan w:val="7"/>
          </w:tcPr>
          <w:p w14:paraId="3C0E08FA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应用情况（打“√”）</w:t>
            </w:r>
          </w:p>
        </w:tc>
      </w:tr>
      <w:tr w:rsidR="00BD3D22" w14:paraId="69F9FECE" w14:textId="77777777">
        <w:tc>
          <w:tcPr>
            <w:tcW w:w="468" w:type="dxa"/>
            <w:vMerge/>
          </w:tcPr>
          <w:p w14:paraId="6F33BD5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95" w:type="dxa"/>
            <w:gridSpan w:val="5"/>
            <w:vMerge/>
          </w:tcPr>
          <w:p w14:paraId="2EF2FAC9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Merge/>
          </w:tcPr>
          <w:p w14:paraId="3A8BCA1C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1FD56CE4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区级以上获奖</w:t>
            </w:r>
          </w:p>
        </w:tc>
        <w:tc>
          <w:tcPr>
            <w:tcW w:w="850" w:type="dxa"/>
            <w:gridSpan w:val="2"/>
          </w:tcPr>
          <w:p w14:paraId="59BF1CB3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会议</w:t>
            </w:r>
          </w:p>
          <w:p w14:paraId="13BCEFDF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交流展示</w:t>
            </w:r>
          </w:p>
        </w:tc>
        <w:tc>
          <w:tcPr>
            <w:tcW w:w="700" w:type="dxa"/>
          </w:tcPr>
          <w:p w14:paraId="524B069E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刊物</w:t>
            </w:r>
          </w:p>
          <w:p w14:paraId="2349B59D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发表</w:t>
            </w:r>
          </w:p>
        </w:tc>
        <w:tc>
          <w:tcPr>
            <w:tcW w:w="825" w:type="dxa"/>
          </w:tcPr>
          <w:p w14:paraId="5DC9162F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学生获奖</w:t>
            </w:r>
          </w:p>
        </w:tc>
        <w:tc>
          <w:tcPr>
            <w:tcW w:w="913" w:type="dxa"/>
          </w:tcPr>
          <w:p w14:paraId="0664F43A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相关表彰</w:t>
            </w:r>
          </w:p>
        </w:tc>
      </w:tr>
      <w:tr w:rsidR="00BD3D22" w14:paraId="1FADCB3C" w14:textId="77777777" w:rsidTr="002918EA">
        <w:trPr>
          <w:trHeight w:val="383"/>
        </w:trPr>
        <w:tc>
          <w:tcPr>
            <w:tcW w:w="468" w:type="dxa"/>
          </w:tcPr>
          <w:p w14:paraId="36B10558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895" w:type="dxa"/>
            <w:gridSpan w:val="5"/>
          </w:tcPr>
          <w:p w14:paraId="4026D90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2D600BFA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58B83F0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2F56B4C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2C6209D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482044E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18FF92C2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40DA6CDE" w14:textId="77777777" w:rsidTr="002918EA">
        <w:trPr>
          <w:trHeight w:val="383"/>
        </w:trPr>
        <w:tc>
          <w:tcPr>
            <w:tcW w:w="468" w:type="dxa"/>
          </w:tcPr>
          <w:p w14:paraId="695A7D75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895" w:type="dxa"/>
            <w:gridSpan w:val="5"/>
          </w:tcPr>
          <w:p w14:paraId="4F8BE85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455D2E9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22D140A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50AA32CA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2C6B4D5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2B82FA44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5AC7DF9D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5A94FC65" w14:textId="77777777" w:rsidTr="002918EA">
        <w:trPr>
          <w:trHeight w:val="383"/>
        </w:trPr>
        <w:tc>
          <w:tcPr>
            <w:tcW w:w="468" w:type="dxa"/>
          </w:tcPr>
          <w:p w14:paraId="168F4A88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895" w:type="dxa"/>
            <w:gridSpan w:val="5"/>
          </w:tcPr>
          <w:p w14:paraId="122AFAA2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15DDC74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7833ECD9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7B12482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0766DBC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100B4D5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1CA3FFB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374AC45C" w14:textId="77777777" w:rsidTr="002918EA">
        <w:trPr>
          <w:trHeight w:val="383"/>
        </w:trPr>
        <w:tc>
          <w:tcPr>
            <w:tcW w:w="468" w:type="dxa"/>
          </w:tcPr>
          <w:p w14:paraId="20A39964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895" w:type="dxa"/>
            <w:gridSpan w:val="5"/>
          </w:tcPr>
          <w:p w14:paraId="3F405DFB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2362390E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0A33A3E2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7A22C7C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235608DD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369EC05B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0346342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0F719921" w14:textId="77777777" w:rsidTr="002918EA">
        <w:trPr>
          <w:trHeight w:val="383"/>
        </w:trPr>
        <w:tc>
          <w:tcPr>
            <w:tcW w:w="468" w:type="dxa"/>
          </w:tcPr>
          <w:p w14:paraId="4A5BC641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895" w:type="dxa"/>
            <w:gridSpan w:val="5"/>
          </w:tcPr>
          <w:p w14:paraId="3DD18B5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2ADC9A99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6C23A65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2EB036E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393664A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76BF36D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20A906AB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6E6941A9" w14:textId="77777777" w:rsidTr="002918EA">
        <w:trPr>
          <w:trHeight w:val="383"/>
        </w:trPr>
        <w:tc>
          <w:tcPr>
            <w:tcW w:w="468" w:type="dxa"/>
          </w:tcPr>
          <w:p w14:paraId="140C33A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…</w:t>
            </w:r>
          </w:p>
        </w:tc>
        <w:tc>
          <w:tcPr>
            <w:tcW w:w="2895" w:type="dxa"/>
            <w:gridSpan w:val="5"/>
          </w:tcPr>
          <w:p w14:paraId="332624AC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</w:tcPr>
          <w:p w14:paraId="5959AB4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gridSpan w:val="2"/>
          </w:tcPr>
          <w:p w14:paraId="600BD579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14:paraId="41095C4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</w:tcPr>
          <w:p w14:paraId="1F25B0B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5" w:type="dxa"/>
          </w:tcPr>
          <w:p w14:paraId="03F81FD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13" w:type="dxa"/>
          </w:tcPr>
          <w:p w14:paraId="60E93A2A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17ECE38D" w14:textId="77777777" w:rsidTr="00A71292">
        <w:trPr>
          <w:trHeight w:val="6211"/>
        </w:trPr>
        <w:tc>
          <w:tcPr>
            <w:tcW w:w="8330" w:type="dxa"/>
            <w:gridSpan w:val="14"/>
          </w:tcPr>
          <w:p w14:paraId="5708D985" w14:textId="77777777" w:rsidR="00BD3D22" w:rsidRDefault="0000676D">
            <w:pPr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研究概述</w:t>
            </w:r>
            <w:r>
              <w:rPr>
                <w:rFonts w:ascii="宋体" w:hAnsi="宋体" w:hint="eastAsia"/>
                <w:sz w:val="24"/>
              </w:rPr>
              <w:t>（不少于2000字,要求突出研究特色，并就研究效果的实践检验情况进行评价）</w:t>
            </w:r>
          </w:p>
          <w:p w14:paraId="098D972A" w14:textId="77777777" w:rsidR="00BD3D22" w:rsidRPr="00A7129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08D77D2A" w14:textId="77777777">
        <w:trPr>
          <w:trHeight w:val="458"/>
        </w:trPr>
        <w:tc>
          <w:tcPr>
            <w:tcW w:w="8330" w:type="dxa"/>
            <w:gridSpan w:val="14"/>
          </w:tcPr>
          <w:p w14:paraId="75E2620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课题组成员名单</w:t>
            </w:r>
          </w:p>
        </w:tc>
      </w:tr>
      <w:tr w:rsidR="00BD3D22" w14:paraId="5B99E7C0" w14:textId="77777777">
        <w:tc>
          <w:tcPr>
            <w:tcW w:w="1470" w:type="dxa"/>
            <w:gridSpan w:val="3"/>
          </w:tcPr>
          <w:p w14:paraId="4DE966D5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828" w:type="dxa"/>
          </w:tcPr>
          <w:p w14:paraId="0E1AEA8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942" w:type="dxa"/>
          </w:tcPr>
          <w:p w14:paraId="39A3D4CC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年龄</w:t>
            </w:r>
          </w:p>
        </w:tc>
        <w:tc>
          <w:tcPr>
            <w:tcW w:w="1080" w:type="dxa"/>
            <w:gridSpan w:val="3"/>
          </w:tcPr>
          <w:p w14:paraId="5D275FD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080" w:type="dxa"/>
            <w:gridSpan w:val="2"/>
          </w:tcPr>
          <w:p w14:paraId="4A948AC1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930" w:type="dxa"/>
            <w:gridSpan w:val="4"/>
          </w:tcPr>
          <w:p w14:paraId="3F9BEB2D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在研究中承担任务</w:t>
            </w:r>
          </w:p>
        </w:tc>
      </w:tr>
      <w:tr w:rsidR="00BD3D22" w14:paraId="175ECF43" w14:textId="77777777" w:rsidTr="002918EA">
        <w:trPr>
          <w:trHeight w:val="405"/>
        </w:trPr>
        <w:tc>
          <w:tcPr>
            <w:tcW w:w="1470" w:type="dxa"/>
            <w:gridSpan w:val="3"/>
          </w:tcPr>
          <w:p w14:paraId="0D5CDC17" w14:textId="77777777" w:rsidR="00BD3D22" w:rsidRDefault="00BD3D22" w:rsidP="002918EA">
            <w:pPr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8" w:type="dxa"/>
          </w:tcPr>
          <w:p w14:paraId="3E7405C5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2" w:type="dxa"/>
          </w:tcPr>
          <w:p w14:paraId="040E1EE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</w:tcPr>
          <w:p w14:paraId="2CC335B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</w:tcPr>
          <w:p w14:paraId="57F08C1D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0" w:type="dxa"/>
            <w:gridSpan w:val="4"/>
          </w:tcPr>
          <w:p w14:paraId="423C1E2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0243E1DE" w14:textId="77777777" w:rsidTr="002918EA">
        <w:trPr>
          <w:trHeight w:val="405"/>
        </w:trPr>
        <w:tc>
          <w:tcPr>
            <w:tcW w:w="1470" w:type="dxa"/>
            <w:gridSpan w:val="3"/>
          </w:tcPr>
          <w:p w14:paraId="1D9A9E43" w14:textId="77777777" w:rsidR="00BD3D22" w:rsidRDefault="00BD3D22" w:rsidP="002918EA">
            <w:pPr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8" w:type="dxa"/>
          </w:tcPr>
          <w:p w14:paraId="4FB62DEE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2" w:type="dxa"/>
          </w:tcPr>
          <w:p w14:paraId="1B0CE924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</w:tcPr>
          <w:p w14:paraId="5958D03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</w:tcPr>
          <w:p w14:paraId="3F38820E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0" w:type="dxa"/>
            <w:gridSpan w:val="4"/>
          </w:tcPr>
          <w:p w14:paraId="75E23623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48BCBE43" w14:textId="77777777" w:rsidTr="002918EA">
        <w:trPr>
          <w:trHeight w:val="405"/>
        </w:trPr>
        <w:tc>
          <w:tcPr>
            <w:tcW w:w="1470" w:type="dxa"/>
            <w:gridSpan w:val="3"/>
          </w:tcPr>
          <w:p w14:paraId="0FB5AD0C" w14:textId="77777777" w:rsidR="00BD3D22" w:rsidRDefault="00BD3D22" w:rsidP="002918EA">
            <w:pPr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8" w:type="dxa"/>
          </w:tcPr>
          <w:p w14:paraId="47BC527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2" w:type="dxa"/>
          </w:tcPr>
          <w:p w14:paraId="1EB44CEC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</w:tcPr>
          <w:p w14:paraId="05F7AD7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</w:tcPr>
          <w:p w14:paraId="09C561E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0" w:type="dxa"/>
            <w:gridSpan w:val="4"/>
          </w:tcPr>
          <w:p w14:paraId="7449A7F1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06C948ED" w14:textId="77777777" w:rsidTr="002918EA">
        <w:trPr>
          <w:trHeight w:val="405"/>
        </w:trPr>
        <w:tc>
          <w:tcPr>
            <w:tcW w:w="1470" w:type="dxa"/>
            <w:gridSpan w:val="3"/>
          </w:tcPr>
          <w:p w14:paraId="10C4A097" w14:textId="77777777" w:rsidR="00BD3D22" w:rsidRDefault="00BD3D22" w:rsidP="002918EA">
            <w:pPr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8" w:type="dxa"/>
          </w:tcPr>
          <w:p w14:paraId="62517CDF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2" w:type="dxa"/>
          </w:tcPr>
          <w:p w14:paraId="6B3063CE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</w:tcPr>
          <w:p w14:paraId="3A71CC26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</w:tcPr>
          <w:p w14:paraId="3AB1A074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0" w:type="dxa"/>
            <w:gridSpan w:val="4"/>
          </w:tcPr>
          <w:p w14:paraId="4B65430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23BF8ED5" w14:textId="77777777" w:rsidTr="002918EA">
        <w:trPr>
          <w:trHeight w:val="405"/>
        </w:trPr>
        <w:tc>
          <w:tcPr>
            <w:tcW w:w="1470" w:type="dxa"/>
            <w:gridSpan w:val="3"/>
          </w:tcPr>
          <w:p w14:paraId="48A0CBFB" w14:textId="77777777" w:rsidR="00BD3D22" w:rsidRDefault="00BD3D22" w:rsidP="002918EA">
            <w:pPr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8" w:type="dxa"/>
          </w:tcPr>
          <w:p w14:paraId="5BBE3DD0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2" w:type="dxa"/>
          </w:tcPr>
          <w:p w14:paraId="2C564867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</w:tcPr>
          <w:p w14:paraId="05246A38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</w:tcPr>
          <w:p w14:paraId="610B8ECE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0" w:type="dxa"/>
            <w:gridSpan w:val="4"/>
          </w:tcPr>
          <w:p w14:paraId="137251FA" w14:textId="77777777" w:rsidR="00BD3D22" w:rsidRDefault="00BD3D22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BD3D22" w14:paraId="75BF1310" w14:textId="77777777" w:rsidTr="002918EA">
        <w:trPr>
          <w:trHeight w:val="2551"/>
        </w:trPr>
        <w:tc>
          <w:tcPr>
            <w:tcW w:w="2298" w:type="dxa"/>
            <w:gridSpan w:val="4"/>
            <w:vAlign w:val="center"/>
          </w:tcPr>
          <w:p w14:paraId="06D73EE6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课题负责人</w:t>
            </w:r>
          </w:p>
          <w:p w14:paraId="0A94B5E8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所在学校</w:t>
            </w:r>
          </w:p>
          <w:p w14:paraId="0613292D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审查意见</w:t>
            </w:r>
          </w:p>
        </w:tc>
        <w:tc>
          <w:tcPr>
            <w:tcW w:w="6032" w:type="dxa"/>
            <w:gridSpan w:val="10"/>
          </w:tcPr>
          <w:p w14:paraId="555B4DEF" w14:textId="4B9A6460" w:rsidR="00BD3D22" w:rsidRDefault="00BD3D22" w:rsidP="002918EA">
            <w:pPr>
              <w:outlineLvl w:val="0"/>
              <w:rPr>
                <w:rFonts w:ascii="楷体" w:eastAsia="楷体" w:hAnsi="楷体"/>
                <w:bCs/>
                <w:sz w:val="24"/>
              </w:rPr>
            </w:pPr>
          </w:p>
          <w:p w14:paraId="63E8235C" w14:textId="77777777" w:rsidR="00D035C7" w:rsidRDefault="00D035C7" w:rsidP="00D035C7">
            <w:pPr>
              <w:ind w:firstLineChars="1300" w:firstLine="3120"/>
              <w:rPr>
                <w:rFonts w:ascii="楷体" w:eastAsia="楷体" w:hAnsi="楷体"/>
                <w:bCs/>
                <w:sz w:val="24"/>
              </w:rPr>
            </w:pPr>
          </w:p>
          <w:p w14:paraId="5A32B570" w14:textId="77777777" w:rsidR="00D035C7" w:rsidRDefault="00D035C7" w:rsidP="00D035C7">
            <w:pPr>
              <w:ind w:firstLineChars="1300" w:firstLine="3120"/>
              <w:rPr>
                <w:rFonts w:ascii="楷体" w:eastAsia="楷体" w:hAnsi="楷体"/>
                <w:bCs/>
                <w:sz w:val="24"/>
              </w:rPr>
            </w:pPr>
          </w:p>
          <w:p w14:paraId="316F9D80" w14:textId="5BA1687F" w:rsidR="00D035C7" w:rsidRPr="002918EA" w:rsidRDefault="00D035C7" w:rsidP="00D035C7">
            <w:pPr>
              <w:ind w:firstLineChars="1300" w:firstLine="312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>（盖章）</w:t>
            </w:r>
          </w:p>
          <w:p w14:paraId="21FA11B7" w14:textId="77777777" w:rsidR="00D035C7" w:rsidRPr="002918EA" w:rsidRDefault="00D035C7" w:rsidP="00D035C7">
            <w:pPr>
              <w:rPr>
                <w:rFonts w:ascii="楷体" w:eastAsia="楷体" w:hAnsi="楷体"/>
                <w:bCs/>
                <w:sz w:val="24"/>
              </w:rPr>
            </w:pPr>
          </w:p>
          <w:p w14:paraId="118667A2" w14:textId="77777777" w:rsidR="00D035C7" w:rsidRPr="002918EA" w:rsidRDefault="00D035C7" w:rsidP="00D035C7">
            <w:pPr>
              <w:rPr>
                <w:rFonts w:ascii="楷体" w:eastAsia="楷体" w:hAnsi="楷体"/>
                <w:bCs/>
                <w:sz w:val="24"/>
              </w:rPr>
            </w:pPr>
          </w:p>
          <w:p w14:paraId="1D9B9C12" w14:textId="40BE14F3" w:rsidR="00BD3D22" w:rsidRPr="002918EA" w:rsidRDefault="00D035C7" w:rsidP="00D035C7">
            <w:pPr>
              <w:jc w:val="center"/>
              <w:outlineLvl w:val="0"/>
              <w:rPr>
                <w:rFonts w:ascii="楷体" w:eastAsia="楷体" w:hAnsi="楷体" w:hint="eastAsia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        年     月     日</w:t>
            </w:r>
          </w:p>
        </w:tc>
      </w:tr>
      <w:tr w:rsidR="00BD3D22" w14:paraId="424DAF49" w14:textId="77777777" w:rsidTr="002918EA">
        <w:trPr>
          <w:trHeight w:val="2551"/>
        </w:trPr>
        <w:tc>
          <w:tcPr>
            <w:tcW w:w="2298" w:type="dxa"/>
            <w:gridSpan w:val="4"/>
            <w:vAlign w:val="center"/>
          </w:tcPr>
          <w:p w14:paraId="3E4B3351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市基础教育小课题研究指导专家组</w:t>
            </w:r>
          </w:p>
          <w:p w14:paraId="65FC707B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审查意见</w:t>
            </w:r>
          </w:p>
        </w:tc>
        <w:tc>
          <w:tcPr>
            <w:tcW w:w="6032" w:type="dxa"/>
            <w:gridSpan w:val="10"/>
          </w:tcPr>
          <w:p w14:paraId="20741885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67C2DEC6" w14:textId="77777777" w:rsidR="00D035C7" w:rsidRPr="002918EA" w:rsidRDefault="00D035C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68CA3B65" w14:textId="77777777" w:rsidR="00BD3D22" w:rsidRPr="002918EA" w:rsidRDefault="00BD3D22">
            <w:pPr>
              <w:outlineLvl w:val="0"/>
              <w:rPr>
                <w:rFonts w:ascii="楷体" w:eastAsia="楷体" w:hAnsi="楷体"/>
                <w:bCs/>
                <w:sz w:val="24"/>
              </w:rPr>
            </w:pPr>
          </w:p>
          <w:p w14:paraId="31558CCD" w14:textId="32D8BCFB" w:rsidR="00BD3D22" w:rsidRDefault="0000676D">
            <w:pPr>
              <w:outlineLvl w:val="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（指导专家签章）</w:t>
            </w:r>
          </w:p>
          <w:p w14:paraId="3FD6B2C3" w14:textId="77777777" w:rsidR="005910CE" w:rsidRPr="002918EA" w:rsidRDefault="005910CE">
            <w:pPr>
              <w:outlineLvl w:val="0"/>
              <w:rPr>
                <w:rFonts w:ascii="楷体" w:eastAsia="楷体" w:hAnsi="楷体" w:hint="eastAsia"/>
                <w:bCs/>
                <w:sz w:val="24"/>
              </w:rPr>
            </w:pPr>
          </w:p>
          <w:p w14:paraId="3A0758A8" w14:textId="77777777" w:rsidR="00BD3D22" w:rsidRPr="002918EA" w:rsidRDefault="0000676D">
            <w:pPr>
              <w:jc w:val="center"/>
              <w:outlineLvl w:val="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         </w:t>
            </w:r>
          </w:p>
          <w:p w14:paraId="46E10A1C" w14:textId="5FC74601" w:rsidR="00BD3D22" w:rsidRPr="002918EA" w:rsidRDefault="0000676D">
            <w:pPr>
              <w:jc w:val="center"/>
              <w:outlineLvl w:val="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       年     月     日</w:t>
            </w:r>
          </w:p>
        </w:tc>
      </w:tr>
      <w:tr w:rsidR="00BD3D22" w14:paraId="7EBDEB20" w14:textId="77777777" w:rsidTr="002918EA">
        <w:trPr>
          <w:trHeight w:val="2551"/>
        </w:trPr>
        <w:tc>
          <w:tcPr>
            <w:tcW w:w="2298" w:type="dxa"/>
            <w:gridSpan w:val="4"/>
            <w:vAlign w:val="center"/>
          </w:tcPr>
          <w:p w14:paraId="394A5890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市基础教育小课题研究评审专家组</w:t>
            </w:r>
          </w:p>
          <w:p w14:paraId="74346C5E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评审意见</w:t>
            </w:r>
          </w:p>
        </w:tc>
        <w:tc>
          <w:tcPr>
            <w:tcW w:w="6032" w:type="dxa"/>
            <w:gridSpan w:val="10"/>
          </w:tcPr>
          <w:p w14:paraId="1A2E4D1C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7D50E17E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2AB4DD70" w14:textId="77777777" w:rsidR="00D035C7" w:rsidRDefault="00D035C7">
            <w:pPr>
              <w:ind w:firstLineChars="1250" w:firstLine="3000"/>
              <w:rPr>
                <w:rFonts w:ascii="楷体" w:eastAsia="楷体" w:hAnsi="楷体"/>
                <w:bCs/>
                <w:sz w:val="24"/>
              </w:rPr>
            </w:pPr>
          </w:p>
          <w:p w14:paraId="22E79310" w14:textId="666779B4" w:rsidR="00BD3D22" w:rsidRPr="002918EA" w:rsidRDefault="0000676D">
            <w:pPr>
              <w:ind w:firstLineChars="1250" w:firstLine="300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>（专家组长签章）</w:t>
            </w:r>
          </w:p>
          <w:p w14:paraId="2901A30F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3ED92C8C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2C8ED63F" w14:textId="1E85BFAA" w:rsidR="00BD3D22" w:rsidRPr="002918EA" w:rsidRDefault="0000676D">
            <w:pPr>
              <w:jc w:val="center"/>
              <w:outlineLvl w:val="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       年      月     日</w:t>
            </w:r>
          </w:p>
        </w:tc>
      </w:tr>
      <w:tr w:rsidR="00BD3D22" w14:paraId="328034A3" w14:textId="77777777" w:rsidTr="002918EA">
        <w:trPr>
          <w:trHeight w:val="2551"/>
        </w:trPr>
        <w:tc>
          <w:tcPr>
            <w:tcW w:w="2298" w:type="dxa"/>
            <w:gridSpan w:val="4"/>
            <w:vAlign w:val="center"/>
          </w:tcPr>
          <w:p w14:paraId="56F22C53" w14:textId="77777777" w:rsidR="00BD3D22" w:rsidRDefault="000067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市基础教育科研领导小组办公室</w:t>
            </w:r>
          </w:p>
          <w:p w14:paraId="239B562E" w14:textId="77777777" w:rsidR="00BD3D22" w:rsidRDefault="0000676D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审查意见</w:t>
            </w:r>
          </w:p>
        </w:tc>
        <w:tc>
          <w:tcPr>
            <w:tcW w:w="6032" w:type="dxa"/>
            <w:gridSpan w:val="10"/>
          </w:tcPr>
          <w:p w14:paraId="1945D703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27565FB0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3C4779AD" w14:textId="77777777" w:rsidR="00A77B69" w:rsidRDefault="00A77B69">
            <w:pPr>
              <w:ind w:firstLineChars="1300" w:firstLine="3120"/>
              <w:rPr>
                <w:rFonts w:ascii="楷体" w:eastAsia="楷体" w:hAnsi="楷体"/>
                <w:bCs/>
                <w:sz w:val="24"/>
              </w:rPr>
            </w:pPr>
          </w:p>
          <w:p w14:paraId="37A1B55C" w14:textId="2161B41D" w:rsidR="00BD3D22" w:rsidRPr="002918EA" w:rsidRDefault="0000676D">
            <w:pPr>
              <w:ind w:firstLineChars="1300" w:firstLine="312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>（盖章）</w:t>
            </w:r>
          </w:p>
          <w:p w14:paraId="51B75CC4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026EBCF3" w14:textId="77777777" w:rsidR="00BD3D22" w:rsidRPr="002918EA" w:rsidRDefault="00BD3D22">
            <w:pPr>
              <w:rPr>
                <w:rFonts w:ascii="楷体" w:eastAsia="楷体" w:hAnsi="楷体"/>
                <w:bCs/>
                <w:sz w:val="24"/>
              </w:rPr>
            </w:pPr>
          </w:p>
          <w:p w14:paraId="6D535F69" w14:textId="5FCBEFB0" w:rsidR="00BD3D22" w:rsidRPr="002918EA" w:rsidRDefault="0000676D">
            <w:pPr>
              <w:jc w:val="center"/>
              <w:outlineLvl w:val="0"/>
              <w:rPr>
                <w:rFonts w:ascii="楷体" w:eastAsia="楷体" w:hAnsi="楷体"/>
                <w:bCs/>
                <w:sz w:val="24"/>
              </w:rPr>
            </w:pPr>
            <w:r w:rsidRPr="002918EA">
              <w:rPr>
                <w:rFonts w:ascii="楷体" w:eastAsia="楷体" w:hAnsi="楷体" w:hint="eastAsia"/>
                <w:bCs/>
                <w:sz w:val="24"/>
              </w:rPr>
              <w:t xml:space="preserve">                                年     月     日</w:t>
            </w:r>
          </w:p>
        </w:tc>
      </w:tr>
    </w:tbl>
    <w:p w14:paraId="7B701492" w14:textId="6D76E916" w:rsidR="00BD3D22" w:rsidRPr="00044060" w:rsidRDefault="0000676D">
      <w:pPr>
        <w:spacing w:line="440" w:lineRule="exact"/>
        <w:rPr>
          <w:rFonts w:ascii="黑体" w:eastAsia="黑体" w:hAnsi="黑体"/>
          <w:b/>
          <w:sz w:val="28"/>
          <w:szCs w:val="28"/>
        </w:rPr>
      </w:pPr>
      <w:r w:rsidRPr="00044060">
        <w:rPr>
          <w:rFonts w:ascii="黑体" w:eastAsia="黑体" w:hAnsi="黑体" w:hint="eastAsia"/>
          <w:b/>
          <w:sz w:val="24"/>
        </w:rPr>
        <w:t>注： 正文楷体小4号，篇幅控制在A4纸</w:t>
      </w:r>
      <w:r w:rsidR="00A71292" w:rsidRPr="00044060">
        <w:rPr>
          <w:rFonts w:ascii="黑体" w:eastAsia="黑体" w:hAnsi="黑体"/>
          <w:b/>
          <w:sz w:val="24"/>
        </w:rPr>
        <w:t>3</w:t>
      </w:r>
      <w:r w:rsidRPr="00044060">
        <w:rPr>
          <w:rFonts w:ascii="黑体" w:eastAsia="黑体" w:hAnsi="黑体" w:hint="eastAsia"/>
          <w:b/>
          <w:sz w:val="24"/>
        </w:rPr>
        <w:t>页的范围内。</w:t>
      </w:r>
    </w:p>
    <w:p w14:paraId="15D2308F" w14:textId="77777777" w:rsidR="00BD3D22" w:rsidRPr="00A71292" w:rsidRDefault="00BD3D22">
      <w:pPr>
        <w:rPr>
          <w:rFonts w:ascii="宋体" w:hAnsi="宋体"/>
          <w:b/>
          <w:bCs/>
          <w:sz w:val="24"/>
        </w:rPr>
      </w:pPr>
    </w:p>
    <w:sectPr w:rsidR="00BD3D22" w:rsidRPr="00A712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02A5A" w14:textId="77777777" w:rsidR="00CB2BC7" w:rsidRDefault="00CB2BC7" w:rsidP="00316C42">
      <w:r>
        <w:separator/>
      </w:r>
    </w:p>
  </w:endnote>
  <w:endnote w:type="continuationSeparator" w:id="0">
    <w:p w14:paraId="3F4D6A12" w14:textId="77777777" w:rsidR="00CB2BC7" w:rsidRDefault="00CB2BC7" w:rsidP="0031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46D7" w14:textId="77777777" w:rsidR="00316C42" w:rsidRDefault="00316C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1050" w14:textId="77777777" w:rsidR="00316C42" w:rsidRDefault="00316C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07060" w14:textId="77777777" w:rsidR="00316C42" w:rsidRDefault="00316C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65275" w14:textId="77777777" w:rsidR="00CB2BC7" w:rsidRDefault="00CB2BC7" w:rsidP="00316C42">
      <w:r>
        <w:separator/>
      </w:r>
    </w:p>
  </w:footnote>
  <w:footnote w:type="continuationSeparator" w:id="0">
    <w:p w14:paraId="77851BA4" w14:textId="77777777" w:rsidR="00CB2BC7" w:rsidRDefault="00CB2BC7" w:rsidP="00316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9B34" w14:textId="77777777" w:rsidR="00316C42" w:rsidRDefault="00316C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9A86F" w14:textId="77777777" w:rsidR="00316C42" w:rsidRDefault="00316C4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2FFFB" w14:textId="77777777" w:rsidR="00316C42" w:rsidRDefault="00316C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Q4MDVmNzZiOWRhN2NiYjA4ZGVkNjdhNmVhMzgwYTkifQ=="/>
  </w:docVars>
  <w:rsids>
    <w:rsidRoot w:val="00172A27"/>
    <w:rsid w:val="0000676D"/>
    <w:rsid w:val="00044060"/>
    <w:rsid w:val="00113201"/>
    <w:rsid w:val="00172A27"/>
    <w:rsid w:val="00227105"/>
    <w:rsid w:val="002918EA"/>
    <w:rsid w:val="00316C42"/>
    <w:rsid w:val="00472576"/>
    <w:rsid w:val="005910CE"/>
    <w:rsid w:val="009027AF"/>
    <w:rsid w:val="00A71292"/>
    <w:rsid w:val="00A77B69"/>
    <w:rsid w:val="00BD3D22"/>
    <w:rsid w:val="00CB2BC7"/>
    <w:rsid w:val="00D035C7"/>
    <w:rsid w:val="00F6165F"/>
    <w:rsid w:val="19254D49"/>
    <w:rsid w:val="1AAE2335"/>
    <w:rsid w:val="1C81255B"/>
    <w:rsid w:val="2ACD54CA"/>
    <w:rsid w:val="2F3E7D31"/>
    <w:rsid w:val="32EB6B7F"/>
    <w:rsid w:val="3E166C18"/>
    <w:rsid w:val="430C5BD4"/>
    <w:rsid w:val="46A171ED"/>
    <w:rsid w:val="614B0B54"/>
    <w:rsid w:val="6CD7775B"/>
    <w:rsid w:val="7C6812DB"/>
    <w:rsid w:val="7E66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AD91F5"/>
  <w15:docId w15:val="{6E59C0A3-BE8B-5641-A9E3-ECA14663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16C42"/>
    <w:rPr>
      <w:kern w:val="2"/>
      <w:sz w:val="18"/>
      <w:szCs w:val="18"/>
    </w:rPr>
  </w:style>
  <w:style w:type="paragraph" w:styleId="a5">
    <w:name w:val="footer"/>
    <w:basedOn w:val="a"/>
    <w:link w:val="a6"/>
    <w:rsid w:val="00316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16C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60Downloads\SogouExplorer\Norma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D:\360Downloads\SogouExplorer\Normal.dot</Template>
  <TotalTime>8</TotalTime>
  <Pages>2</Pages>
  <Words>108</Words>
  <Characters>620</Characters>
  <Application>Microsoft Office Word</Application>
  <DocSecurity>0</DocSecurity>
  <Lines>5</Lines>
  <Paragraphs>1</Paragraphs>
  <ScaleCrop>false</ScaleCrop>
  <Company>微软中国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西安市基础教育小课题研究管理用表汇编</dc:title>
  <dc:creator>微软用户</dc:creator>
  <cp:lastModifiedBy>Microsoft Office User</cp:lastModifiedBy>
  <cp:revision>9</cp:revision>
  <dcterms:created xsi:type="dcterms:W3CDTF">2023-04-25T15:15:00Z</dcterms:created>
  <dcterms:modified xsi:type="dcterms:W3CDTF">2023-04-25T15:50:00Z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A65ECFD0B11D4FE28B9495E9AA3CCFBE</vt:lpwstr>
  </property>
</Properties>
</file>